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4CBC8" w14:textId="77777777" w:rsidR="000E4AF9" w:rsidRDefault="000E4AF9" w:rsidP="000E4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Henry MAGNUS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EA8D9A" w14:textId="77777777" w:rsidR="000E4AF9" w:rsidRDefault="000E4AF9" w:rsidP="000E4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Beeston, Norfolk. Shipman.</w:t>
      </w:r>
    </w:p>
    <w:p w14:paraId="77470D88" w14:textId="77777777" w:rsidR="000E4AF9" w:rsidRDefault="000E4AF9" w:rsidP="000E4AF9">
      <w:pPr>
        <w:rPr>
          <w:rFonts w:ascii="Times New Roman" w:hAnsi="Times New Roman" w:cs="Times New Roman"/>
        </w:rPr>
      </w:pPr>
    </w:p>
    <w:p w14:paraId="7BDF0A45" w14:textId="77777777" w:rsidR="000E4AF9" w:rsidRDefault="000E4AF9" w:rsidP="000E4AF9">
      <w:pPr>
        <w:rPr>
          <w:rFonts w:ascii="Times New Roman" w:hAnsi="Times New Roman" w:cs="Times New Roman"/>
        </w:rPr>
      </w:pPr>
    </w:p>
    <w:p w14:paraId="369A009D" w14:textId="77777777" w:rsidR="000E4AF9" w:rsidRDefault="000E4AF9" w:rsidP="000E4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Pomes(q.v.) brought a plaint of debt against him and 11 others.</w:t>
      </w:r>
    </w:p>
    <w:p w14:paraId="4D165124" w14:textId="77777777" w:rsidR="000E4AF9" w:rsidRDefault="000E4AF9" w:rsidP="000E4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C339E34" w14:textId="77777777" w:rsidR="000E4AF9" w:rsidRDefault="000E4AF9" w:rsidP="000E4AF9">
      <w:pPr>
        <w:rPr>
          <w:rFonts w:ascii="Times New Roman" w:hAnsi="Times New Roman" w:cs="Times New Roman"/>
        </w:rPr>
      </w:pPr>
    </w:p>
    <w:p w14:paraId="13491FB6" w14:textId="77777777" w:rsidR="000E4AF9" w:rsidRDefault="000E4AF9" w:rsidP="000E4AF9">
      <w:pPr>
        <w:rPr>
          <w:rFonts w:ascii="Times New Roman" w:hAnsi="Times New Roman" w:cs="Times New Roman"/>
        </w:rPr>
      </w:pPr>
    </w:p>
    <w:p w14:paraId="77525577" w14:textId="77777777" w:rsidR="000E4AF9" w:rsidRDefault="000E4AF9" w:rsidP="000E4A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October 2018</w:t>
      </w:r>
    </w:p>
    <w:p w14:paraId="7DCA3527" w14:textId="77777777" w:rsidR="006B2F86" w:rsidRPr="00E71FC3" w:rsidRDefault="000E4A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24D28" w14:textId="77777777" w:rsidR="000E4AF9" w:rsidRDefault="000E4AF9" w:rsidP="00E71FC3">
      <w:r>
        <w:separator/>
      </w:r>
    </w:p>
  </w:endnote>
  <w:endnote w:type="continuationSeparator" w:id="0">
    <w:p w14:paraId="2A2A6A00" w14:textId="77777777" w:rsidR="000E4AF9" w:rsidRDefault="000E4AF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521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613D3" w14:textId="77777777" w:rsidR="000E4AF9" w:rsidRDefault="000E4AF9" w:rsidP="00E71FC3">
      <w:r>
        <w:separator/>
      </w:r>
    </w:p>
  </w:footnote>
  <w:footnote w:type="continuationSeparator" w:id="0">
    <w:p w14:paraId="0842DF6E" w14:textId="77777777" w:rsidR="000E4AF9" w:rsidRDefault="000E4AF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AF9"/>
    <w:rsid w:val="000E4AF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1251D"/>
  <w15:chartTrackingRefBased/>
  <w15:docId w15:val="{D4F2B004-316D-4A95-84FB-562E0190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4AF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2018-11-06T20:21:00Z</dcterms:created>
  <dcterms:modified xsi:type="dcterms:W3CDTF">2018-11-06T20:22:00Z</dcterms:modified>
</cp:coreProperties>
</file>